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Geoffrey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St.AUBYN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(fl.1421)</w:t>
      </w: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 of the late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Trevarthian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21-364)</w:t>
      </w: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43B" w:rsidRPr="0058443B" w:rsidRDefault="0058443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End w:id="0"/>
      <w:r w:rsidR="009B58F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8443B" w:rsidRPr="005844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43B" w:rsidRDefault="0058443B" w:rsidP="00E71FC3">
      <w:pPr>
        <w:spacing w:after="0" w:line="240" w:lineRule="auto"/>
      </w:pPr>
      <w:r>
        <w:separator/>
      </w:r>
    </w:p>
  </w:endnote>
  <w:endnote w:type="continuationSeparator" w:id="0">
    <w:p w:rsidR="0058443B" w:rsidRDefault="005844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43B" w:rsidRDefault="0058443B" w:rsidP="00E71FC3">
      <w:pPr>
        <w:spacing w:after="0" w:line="240" w:lineRule="auto"/>
      </w:pPr>
      <w:r>
        <w:separator/>
      </w:r>
    </w:p>
  </w:footnote>
  <w:footnote w:type="continuationSeparator" w:id="0">
    <w:p w:rsidR="0058443B" w:rsidRDefault="005844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43B"/>
    <w:rsid w:val="0058443B"/>
    <w:rsid w:val="009B58F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DD254"/>
  <w15:chartTrackingRefBased/>
  <w15:docId w15:val="{DEF34934-79DC-4840-B281-2769BDF8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2016-04-22T19:25:00Z</dcterms:created>
  <dcterms:modified xsi:type="dcterms:W3CDTF">2016-04-22T20:06:00Z</dcterms:modified>
</cp:coreProperties>
</file>